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F760B2" w:rsidRPr="001947FC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F760B2" w:rsidRPr="003C4B13" w:rsidRDefault="00F760B2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3C4B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F760B2" w:rsidRPr="003C4B13" w:rsidRDefault="00F760B2" w:rsidP="003C24E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C4B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F760B2" w:rsidRPr="003C4B13" w:rsidRDefault="00F760B2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4B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F760B2" w:rsidRPr="003C4B13" w:rsidRDefault="00F760B2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F760B2" w:rsidRPr="003C4B13" w:rsidRDefault="00F760B2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4B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</w:t>
            </w:r>
          </w:p>
          <w:p w:rsidR="00F760B2" w:rsidRPr="003C4B13" w:rsidRDefault="00F760B2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4B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</w:t>
            </w:r>
          </w:p>
          <w:p w:rsidR="00F760B2" w:rsidRPr="003C4B13" w:rsidRDefault="00F760B2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B13">
              <w:rPr>
                <w:rFonts w:ascii="Times New Roman" w:hAnsi="Times New Roman" w:cs="Times New Roman"/>
                <w:sz w:val="18"/>
                <w:szCs w:val="18"/>
              </w:rPr>
              <w:t>мкр.1, дом 18а, г.Пыть-Ях, 628380,</w:t>
            </w:r>
          </w:p>
          <w:p w:rsidR="00F760B2" w:rsidRPr="003C4B13" w:rsidRDefault="00F760B2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Pr="003C4B13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3C4B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C4B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</w:t>
            </w:r>
            <w:r w:rsidRPr="003C4B13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3C4B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r w:rsidRPr="003C4B13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  <w:r w:rsidRPr="003C4B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org</w:t>
            </w:r>
          </w:p>
          <w:p w:rsidR="00F760B2" w:rsidRPr="003C4B13" w:rsidRDefault="00F760B2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B13">
              <w:rPr>
                <w:rFonts w:ascii="Times New Roman" w:hAnsi="Times New Roman" w:cs="Times New Roman"/>
                <w:sz w:val="18"/>
                <w:szCs w:val="18"/>
              </w:rPr>
              <w:t>т. (3463) 46-55-01, ф.42-23-24</w:t>
            </w:r>
          </w:p>
          <w:p w:rsidR="00F760B2" w:rsidRPr="003C4B13" w:rsidRDefault="00F760B2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F760B2" w:rsidRPr="003C4B13" w:rsidRDefault="00F760B2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4B13">
              <w:rPr>
                <w:rFonts w:ascii="Times New Roman" w:hAnsi="Times New Roman" w:cs="Times New Roman"/>
                <w:sz w:val="14"/>
                <w:szCs w:val="14"/>
              </w:rPr>
              <w:t>__________________________ № ____________</w:t>
            </w:r>
            <w:bookmarkStart w:id="0" w:name="_GoBack"/>
            <w:bookmarkEnd w:id="0"/>
            <w:r w:rsidRPr="003C4B13">
              <w:rPr>
                <w:rFonts w:ascii="Times New Roman" w:hAnsi="Times New Roman" w:cs="Times New Roman"/>
                <w:sz w:val="14"/>
                <w:szCs w:val="14"/>
              </w:rPr>
              <w:t>___________</w:t>
            </w:r>
          </w:p>
          <w:p w:rsidR="00F760B2" w:rsidRPr="003C4B13" w:rsidRDefault="00F760B2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760B2" w:rsidRPr="003C4B13" w:rsidRDefault="00F760B2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4B13">
              <w:rPr>
                <w:rFonts w:ascii="Times New Roman" w:hAnsi="Times New Roman" w:cs="Times New Roman"/>
                <w:sz w:val="14"/>
                <w:szCs w:val="14"/>
              </w:rPr>
              <w:t>на № _____________ от ______________________________</w:t>
            </w:r>
          </w:p>
          <w:p w:rsidR="00F760B2" w:rsidRPr="003C4B13" w:rsidRDefault="00F760B2" w:rsidP="0061320E">
            <w:pPr>
              <w:pStyle w:val="Heading5"/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  <w:r w:rsidRPr="003C4B13">
              <w:rPr>
                <w:lang w:val="en-US" w:eastAsia="ru-RU"/>
              </w:rPr>
              <w:t>k</w:t>
            </w: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  <w:p w:rsidR="00F760B2" w:rsidRPr="003C4B13" w:rsidRDefault="00F760B2" w:rsidP="00E40843">
            <w:pPr>
              <w:rPr>
                <w:lang w:eastAsia="ru-RU"/>
              </w:rPr>
            </w:pPr>
          </w:p>
        </w:tc>
      </w:tr>
    </w:tbl>
    <w:p w:rsidR="00F760B2" w:rsidRPr="003C4B13" w:rsidRDefault="00F760B2">
      <w:r w:rsidRPr="003C4B13">
        <w:tab/>
      </w:r>
    </w:p>
    <w:p w:rsidR="00F760B2" w:rsidRPr="003C4B13" w:rsidRDefault="00F760B2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F760B2" w:rsidRPr="001947FC">
        <w:trPr>
          <w:cantSplit/>
          <w:trHeight w:hRule="exact" w:val="2835"/>
        </w:trPr>
        <w:tc>
          <w:tcPr>
            <w:tcW w:w="4820" w:type="dxa"/>
          </w:tcPr>
          <w:p w:rsidR="00F760B2" w:rsidRPr="001947FC" w:rsidRDefault="00F760B2" w:rsidP="001C3D24"/>
          <w:p w:rsidR="00F760B2" w:rsidRDefault="00F760B2" w:rsidP="00A349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760B2" w:rsidRPr="00411C49" w:rsidRDefault="00F760B2" w:rsidP="00A349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11C49">
              <w:rPr>
                <w:rFonts w:ascii="Times New Roman" w:hAnsi="Times New Roman" w:cs="Times New Roman"/>
                <w:sz w:val="26"/>
                <w:szCs w:val="26"/>
              </w:rPr>
              <w:t xml:space="preserve">Главе города </w:t>
            </w:r>
          </w:p>
          <w:p w:rsidR="00F760B2" w:rsidRPr="00411C49" w:rsidRDefault="00F760B2" w:rsidP="00A349E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60B2" w:rsidRPr="00411C49" w:rsidRDefault="00F760B2" w:rsidP="001C3D24">
            <w:pPr>
              <w:rPr>
                <w:sz w:val="26"/>
                <w:szCs w:val="26"/>
              </w:rPr>
            </w:pPr>
            <w:r w:rsidRPr="00411C49">
              <w:rPr>
                <w:rFonts w:ascii="Times New Roman" w:hAnsi="Times New Roman" w:cs="Times New Roman"/>
                <w:sz w:val="26"/>
                <w:szCs w:val="26"/>
              </w:rPr>
              <w:t xml:space="preserve">И.П.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11C49">
              <w:rPr>
                <w:rFonts w:ascii="Times New Roman" w:hAnsi="Times New Roman" w:cs="Times New Roman"/>
                <w:sz w:val="26"/>
                <w:szCs w:val="26"/>
              </w:rPr>
              <w:t>арасовой</w:t>
            </w:r>
          </w:p>
        </w:tc>
      </w:tr>
    </w:tbl>
    <w:p w:rsidR="00F760B2" w:rsidRPr="003C4B13" w:rsidRDefault="00F760B2" w:rsidP="00387A51"/>
    <w:p w:rsidR="00F760B2" w:rsidRPr="003C4B13" w:rsidRDefault="00F760B2" w:rsidP="00387A51"/>
    <w:tbl>
      <w:tblPr>
        <w:tblpPr w:leftFromText="181" w:rightFromText="181" w:vertAnchor="text" w:horzAnchor="page" w:tblpX="1815" w:tblpY="9748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F760B2" w:rsidRPr="001947FC">
        <w:trPr>
          <w:trHeight w:val="1121"/>
        </w:trPr>
        <w:tc>
          <w:tcPr>
            <w:tcW w:w="9639" w:type="dxa"/>
          </w:tcPr>
          <w:p w:rsidR="00F760B2" w:rsidRPr="003C4B13" w:rsidRDefault="00F760B2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F760B2" w:rsidRPr="001947FC">
        <w:trPr>
          <w:trHeight w:val="1704"/>
        </w:trPr>
        <w:tc>
          <w:tcPr>
            <w:tcW w:w="9639" w:type="dxa"/>
          </w:tcPr>
          <w:p w:rsidR="00F760B2" w:rsidRDefault="00F760B2" w:rsidP="001947FC">
            <w:pPr>
              <w:tabs>
                <w:tab w:val="left" w:pos="3615"/>
              </w:tabs>
              <w:spacing w:after="0" w:line="240" w:lineRule="auto"/>
            </w:pPr>
          </w:p>
          <w:p w:rsidR="00F760B2" w:rsidRDefault="00F760B2" w:rsidP="001947FC">
            <w:pPr>
              <w:tabs>
                <w:tab w:val="left" w:pos="3615"/>
              </w:tabs>
              <w:spacing w:after="0" w:line="240" w:lineRule="auto"/>
            </w:pPr>
          </w:p>
          <w:p w:rsidR="00F760B2" w:rsidRDefault="00F760B2" w:rsidP="001947FC">
            <w:pPr>
              <w:tabs>
                <w:tab w:val="left" w:pos="3615"/>
              </w:tabs>
              <w:spacing w:after="0" w:line="240" w:lineRule="auto"/>
            </w:pPr>
          </w:p>
          <w:p w:rsidR="00F760B2" w:rsidRDefault="00F760B2" w:rsidP="001947FC">
            <w:pPr>
              <w:tabs>
                <w:tab w:val="left" w:pos="3615"/>
              </w:tabs>
              <w:spacing w:after="0" w:line="240" w:lineRule="auto"/>
            </w:pPr>
          </w:p>
          <w:p w:rsidR="00F760B2" w:rsidRDefault="00F760B2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760B2" w:rsidRDefault="00F760B2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Е.Г.Баляева</w:t>
            </w:r>
          </w:p>
          <w:p w:rsidR="00F760B2" w:rsidRDefault="00F760B2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422326</w:t>
            </w:r>
          </w:p>
          <w:p w:rsidR="00F760B2" w:rsidRPr="00860BF7" w:rsidRDefault="00F760B2" w:rsidP="001947F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760B2" w:rsidRPr="003C4B13" w:rsidRDefault="00F760B2" w:rsidP="00387A51"/>
    <w:p w:rsidR="00F760B2" w:rsidRPr="003C4B13" w:rsidRDefault="00F760B2" w:rsidP="00387A51"/>
    <w:p w:rsidR="00F760B2" w:rsidRPr="003C4B13" w:rsidRDefault="00F760B2" w:rsidP="00387A51"/>
    <w:p w:rsidR="00F760B2" w:rsidRPr="003C4B13" w:rsidRDefault="00F760B2" w:rsidP="00387A51">
      <w:pPr>
        <w:tabs>
          <w:tab w:val="left" w:pos="3615"/>
        </w:tabs>
      </w:pPr>
    </w:p>
    <w:p w:rsidR="00F760B2" w:rsidRDefault="00F760B2" w:rsidP="00387A51">
      <w:pPr>
        <w:tabs>
          <w:tab w:val="left" w:pos="3615"/>
        </w:tabs>
        <w:rPr>
          <w:sz w:val="20"/>
          <w:szCs w:val="20"/>
        </w:rPr>
      </w:pPr>
    </w:p>
    <w:p w:rsidR="00F760B2" w:rsidRDefault="00F760B2" w:rsidP="003C4B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Уважаемая Инна Петровна!</w:t>
      </w:r>
    </w:p>
    <w:p w:rsidR="00F760B2" w:rsidRDefault="00F760B2" w:rsidP="003C4B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760B2" w:rsidRPr="00A536FC" w:rsidRDefault="00F760B2" w:rsidP="00411C49">
      <w:pPr>
        <w:pStyle w:val="BodyText"/>
        <w:spacing w:after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536FC">
        <w:rPr>
          <w:sz w:val="26"/>
          <w:szCs w:val="26"/>
        </w:rPr>
        <w:t>На основании  подпункта  2.2 пункта 2 решения Думы города Пыть – Ях от 26.04.2012 № 139 «Об утверждении Положения о порядке внесения проектов муниципальных правовых актов в Думу города Пыть – Яха</w:t>
      </w:r>
      <w:r>
        <w:rPr>
          <w:sz w:val="26"/>
          <w:szCs w:val="26"/>
        </w:rPr>
        <w:t>»</w:t>
      </w:r>
      <w:r w:rsidRPr="00A536F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A536FC">
        <w:rPr>
          <w:sz w:val="26"/>
          <w:szCs w:val="26"/>
        </w:rPr>
        <w:t>Администрация города Пыть – Яха в соответствии со статьёй 1</w:t>
      </w:r>
      <w:r>
        <w:rPr>
          <w:sz w:val="26"/>
          <w:szCs w:val="26"/>
        </w:rPr>
        <w:t>4</w:t>
      </w:r>
      <w:r w:rsidRPr="00A536FC">
        <w:rPr>
          <w:sz w:val="26"/>
          <w:szCs w:val="26"/>
        </w:rPr>
        <w:t xml:space="preserve"> решения Думы города Пыть-Яха от 27.09.2011</w:t>
      </w:r>
      <w:r>
        <w:rPr>
          <w:sz w:val="26"/>
          <w:szCs w:val="26"/>
        </w:rPr>
        <w:t xml:space="preserve"> </w:t>
      </w:r>
      <w:r w:rsidRPr="00A536FC">
        <w:rPr>
          <w:sz w:val="26"/>
          <w:szCs w:val="26"/>
        </w:rPr>
        <w:t xml:space="preserve"> № 78 «Об утверждении Положения о бюджетном процессе в муниципальном образовании городской округ Пыть-Ях» направляет Вам </w:t>
      </w:r>
      <w:r>
        <w:rPr>
          <w:sz w:val="26"/>
          <w:szCs w:val="26"/>
        </w:rPr>
        <w:t>проект решения Думы города «Об исполнении бюджета города Пыть-Яха за 1 квартал 2013 года».</w:t>
      </w:r>
    </w:p>
    <w:p w:rsidR="00F760B2" w:rsidRPr="00A536FC" w:rsidRDefault="00F760B2" w:rsidP="00411C49">
      <w:pPr>
        <w:pStyle w:val="BodyText"/>
        <w:spacing w:after="0"/>
        <w:ind w:firstLine="540"/>
        <w:jc w:val="both"/>
        <w:rPr>
          <w:sz w:val="26"/>
          <w:szCs w:val="26"/>
        </w:rPr>
      </w:pPr>
      <w:r w:rsidRPr="00A536FC">
        <w:rPr>
          <w:sz w:val="26"/>
          <w:szCs w:val="26"/>
        </w:rPr>
        <w:t>Указанные материалы направляем на бумажном и электронном носителях.</w:t>
      </w:r>
    </w:p>
    <w:p w:rsidR="00F760B2" w:rsidRDefault="00F760B2" w:rsidP="00411C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60B2" w:rsidRDefault="00F760B2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60B2" w:rsidRDefault="00F760B2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уважением,</w:t>
      </w:r>
    </w:p>
    <w:p w:rsidR="00F760B2" w:rsidRDefault="00F760B2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60B2" w:rsidRDefault="00F760B2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60B2" w:rsidRDefault="00F760B2" w:rsidP="00A349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60B2" w:rsidRPr="00A349EB" w:rsidRDefault="00F760B2" w:rsidP="00860BF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Р.И. Стадлер</w:t>
      </w:r>
    </w:p>
    <w:p w:rsidR="00F760B2" w:rsidRDefault="00F760B2" w:rsidP="00860BF7">
      <w:pPr>
        <w:tabs>
          <w:tab w:val="left" w:pos="3615"/>
        </w:tabs>
        <w:jc w:val="right"/>
        <w:rPr>
          <w:sz w:val="20"/>
          <w:szCs w:val="20"/>
        </w:rPr>
      </w:pPr>
    </w:p>
    <w:p w:rsidR="00F760B2" w:rsidRPr="0061320E" w:rsidRDefault="00F760B2" w:rsidP="0061320E">
      <w:pPr>
        <w:rPr>
          <w:sz w:val="20"/>
          <w:szCs w:val="20"/>
        </w:rPr>
      </w:pPr>
    </w:p>
    <w:sectPr w:rsidR="00F760B2" w:rsidRPr="0061320E" w:rsidSect="001B57EE">
      <w:pgSz w:w="11906" w:h="16838"/>
      <w:pgMar w:top="1049" w:right="635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0B2" w:rsidRDefault="00F760B2" w:rsidP="001C3D24">
      <w:pPr>
        <w:spacing w:after="0" w:line="240" w:lineRule="auto"/>
      </w:pPr>
      <w:r>
        <w:separator/>
      </w:r>
    </w:p>
  </w:endnote>
  <w:endnote w:type="continuationSeparator" w:id="0">
    <w:p w:rsidR="00F760B2" w:rsidRDefault="00F760B2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0B2" w:rsidRDefault="00F760B2" w:rsidP="001C3D24">
      <w:pPr>
        <w:spacing w:after="0" w:line="240" w:lineRule="auto"/>
      </w:pPr>
      <w:r>
        <w:separator/>
      </w:r>
    </w:p>
  </w:footnote>
  <w:footnote w:type="continuationSeparator" w:id="0">
    <w:p w:rsidR="00F760B2" w:rsidRDefault="00F760B2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26A5"/>
    <w:rsid w:val="00020D05"/>
    <w:rsid w:val="000418AF"/>
    <w:rsid w:val="00082A4B"/>
    <w:rsid w:val="000A2D8F"/>
    <w:rsid w:val="000A5C77"/>
    <w:rsid w:val="000B491D"/>
    <w:rsid w:val="000E5F55"/>
    <w:rsid w:val="001147E3"/>
    <w:rsid w:val="001400A4"/>
    <w:rsid w:val="00150F3D"/>
    <w:rsid w:val="00150F7E"/>
    <w:rsid w:val="0015128F"/>
    <w:rsid w:val="00151943"/>
    <w:rsid w:val="001674FA"/>
    <w:rsid w:val="00174DA3"/>
    <w:rsid w:val="001947FC"/>
    <w:rsid w:val="001B0630"/>
    <w:rsid w:val="001B57EE"/>
    <w:rsid w:val="001C3D24"/>
    <w:rsid w:val="001D44D7"/>
    <w:rsid w:val="00210404"/>
    <w:rsid w:val="00213F6E"/>
    <w:rsid w:val="00230D7A"/>
    <w:rsid w:val="00240B62"/>
    <w:rsid w:val="002463F1"/>
    <w:rsid w:val="00251BE6"/>
    <w:rsid w:val="002579E6"/>
    <w:rsid w:val="002902A0"/>
    <w:rsid w:val="002D491F"/>
    <w:rsid w:val="0033671E"/>
    <w:rsid w:val="00351C3E"/>
    <w:rsid w:val="003572DF"/>
    <w:rsid w:val="0037585F"/>
    <w:rsid w:val="00387A51"/>
    <w:rsid w:val="003B31F4"/>
    <w:rsid w:val="003B49FD"/>
    <w:rsid w:val="003C24E4"/>
    <w:rsid w:val="003C4B13"/>
    <w:rsid w:val="003C5407"/>
    <w:rsid w:val="003D00A3"/>
    <w:rsid w:val="003D49CA"/>
    <w:rsid w:val="003E3A39"/>
    <w:rsid w:val="003E4BED"/>
    <w:rsid w:val="00411C49"/>
    <w:rsid w:val="004123C6"/>
    <w:rsid w:val="00422B77"/>
    <w:rsid w:val="00427309"/>
    <w:rsid w:val="004477FB"/>
    <w:rsid w:val="00474F3E"/>
    <w:rsid w:val="004753FE"/>
    <w:rsid w:val="00483925"/>
    <w:rsid w:val="0048772A"/>
    <w:rsid w:val="004A2BF2"/>
    <w:rsid w:val="004D5B07"/>
    <w:rsid w:val="004D5DD6"/>
    <w:rsid w:val="004F553B"/>
    <w:rsid w:val="005011AA"/>
    <w:rsid w:val="00503AAD"/>
    <w:rsid w:val="005128D0"/>
    <w:rsid w:val="005136ED"/>
    <w:rsid w:val="0052772B"/>
    <w:rsid w:val="00531151"/>
    <w:rsid w:val="005649AA"/>
    <w:rsid w:val="005657FD"/>
    <w:rsid w:val="005737E8"/>
    <w:rsid w:val="0057411D"/>
    <w:rsid w:val="005A471E"/>
    <w:rsid w:val="005A518C"/>
    <w:rsid w:val="005B5B05"/>
    <w:rsid w:val="005C257F"/>
    <w:rsid w:val="0061320E"/>
    <w:rsid w:val="00645CB0"/>
    <w:rsid w:val="006A1055"/>
    <w:rsid w:val="006C509E"/>
    <w:rsid w:val="006D4797"/>
    <w:rsid w:val="006F0726"/>
    <w:rsid w:val="00711AC6"/>
    <w:rsid w:val="00717739"/>
    <w:rsid w:val="00727FC2"/>
    <w:rsid w:val="007D4433"/>
    <w:rsid w:val="0080077F"/>
    <w:rsid w:val="008208D3"/>
    <w:rsid w:val="008249A4"/>
    <w:rsid w:val="00830377"/>
    <w:rsid w:val="008403DE"/>
    <w:rsid w:val="00860BF7"/>
    <w:rsid w:val="008638B8"/>
    <w:rsid w:val="00884F97"/>
    <w:rsid w:val="008943D9"/>
    <w:rsid w:val="008A558A"/>
    <w:rsid w:val="008B11D1"/>
    <w:rsid w:val="008C1585"/>
    <w:rsid w:val="008D019D"/>
    <w:rsid w:val="008D627E"/>
    <w:rsid w:val="00902F2B"/>
    <w:rsid w:val="0090384F"/>
    <w:rsid w:val="00911E12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6857"/>
    <w:rsid w:val="009D789F"/>
    <w:rsid w:val="00A250BD"/>
    <w:rsid w:val="00A349EB"/>
    <w:rsid w:val="00A536FC"/>
    <w:rsid w:val="00A71913"/>
    <w:rsid w:val="00A74CB2"/>
    <w:rsid w:val="00A87C40"/>
    <w:rsid w:val="00AA0692"/>
    <w:rsid w:val="00AA5977"/>
    <w:rsid w:val="00AB7152"/>
    <w:rsid w:val="00AE0D7F"/>
    <w:rsid w:val="00B77A03"/>
    <w:rsid w:val="00B81983"/>
    <w:rsid w:val="00B94A6A"/>
    <w:rsid w:val="00B979FB"/>
    <w:rsid w:val="00BA6BD7"/>
    <w:rsid w:val="00BB525D"/>
    <w:rsid w:val="00BC1C21"/>
    <w:rsid w:val="00BD35BB"/>
    <w:rsid w:val="00BD64A5"/>
    <w:rsid w:val="00C02D8B"/>
    <w:rsid w:val="00C25DD5"/>
    <w:rsid w:val="00C62E90"/>
    <w:rsid w:val="00C7435A"/>
    <w:rsid w:val="00C76ABD"/>
    <w:rsid w:val="00C84FAF"/>
    <w:rsid w:val="00CC3968"/>
    <w:rsid w:val="00CD0BCB"/>
    <w:rsid w:val="00CE137C"/>
    <w:rsid w:val="00CE2086"/>
    <w:rsid w:val="00D351A3"/>
    <w:rsid w:val="00D36E92"/>
    <w:rsid w:val="00D4014B"/>
    <w:rsid w:val="00D427E4"/>
    <w:rsid w:val="00D52929"/>
    <w:rsid w:val="00D63018"/>
    <w:rsid w:val="00D73456"/>
    <w:rsid w:val="00D74CFB"/>
    <w:rsid w:val="00DA0EBB"/>
    <w:rsid w:val="00DC52C8"/>
    <w:rsid w:val="00DF5124"/>
    <w:rsid w:val="00E12553"/>
    <w:rsid w:val="00E23DAD"/>
    <w:rsid w:val="00E40843"/>
    <w:rsid w:val="00E45420"/>
    <w:rsid w:val="00E472E2"/>
    <w:rsid w:val="00EE63E1"/>
    <w:rsid w:val="00F4282F"/>
    <w:rsid w:val="00F431B5"/>
    <w:rsid w:val="00F52FC2"/>
    <w:rsid w:val="00F5391D"/>
    <w:rsid w:val="00F71734"/>
    <w:rsid w:val="00F740B0"/>
    <w:rsid w:val="00F760B2"/>
    <w:rsid w:val="00F86C7E"/>
    <w:rsid w:val="00FB6DD4"/>
    <w:rsid w:val="00FC175B"/>
    <w:rsid w:val="00FC4FFE"/>
    <w:rsid w:val="00FC7271"/>
    <w:rsid w:val="00FD1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411C49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431B5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5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164</Words>
  <Characters>939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ELENA</cp:lastModifiedBy>
  <cp:revision>4</cp:revision>
  <cp:lastPrinted>2013-03-06T05:05:00Z</cp:lastPrinted>
  <dcterms:created xsi:type="dcterms:W3CDTF">2013-05-29T11:52:00Z</dcterms:created>
  <dcterms:modified xsi:type="dcterms:W3CDTF">2013-05-29T11:58:00Z</dcterms:modified>
</cp:coreProperties>
</file>